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2E3" w:rsidRDefault="00AD62E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AD62E3" w:rsidRDefault="00AD62E3" w:rsidP="006856D9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AD62E3" w:rsidRDefault="00AD62E3" w:rsidP="006856D9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</w:t>
      </w:r>
    </w:p>
    <w:p w:rsidR="00AD62E3" w:rsidRDefault="00AD62E3" w:rsidP="00BA771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«Предоставление </w:t>
      </w:r>
    </w:p>
    <w:p w:rsidR="00AD62E3" w:rsidRDefault="00AD62E3" w:rsidP="00BA771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жилого помещения муниципального</w:t>
      </w:r>
    </w:p>
    <w:p w:rsidR="00AD62E3" w:rsidRDefault="00AD62E3" w:rsidP="00BA771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жилищного фонда по договору</w:t>
      </w:r>
    </w:p>
    <w:p w:rsidR="00AD62E3" w:rsidRDefault="00AD62E3" w:rsidP="00BA771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социального найма»</w:t>
      </w:r>
    </w:p>
    <w:p w:rsidR="00AD62E3" w:rsidRDefault="00AD62E3" w:rsidP="006856D9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AD62E3" w:rsidRDefault="00AD62E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AD62E3" w:rsidRDefault="00AD62E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AD62E3" w:rsidRPr="002143E8" w:rsidRDefault="00AD62E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AD62E3" w:rsidRDefault="00AD62E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D62E3" w:rsidRDefault="00AD62E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AD62E3" w:rsidRDefault="00AD62E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AD62E3" w:rsidRDefault="00AD62E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AD62E3" w:rsidRPr="008B518C" w:rsidRDefault="00AD62E3" w:rsidP="00B32374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AD62E3" w:rsidRDefault="00AD62E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AD62E3" w:rsidRPr="008B518C" w:rsidRDefault="00AD62E3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.заявителя)</w:t>
      </w:r>
    </w:p>
    <w:p w:rsidR="00AD62E3" w:rsidRDefault="00AD62E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AD62E3" w:rsidRPr="008B518C" w:rsidRDefault="00AD62E3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>(место жительства )</w:t>
      </w:r>
    </w:p>
    <w:p w:rsidR="00AD62E3" w:rsidRDefault="00AD62E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AD62E3" w:rsidRPr="008B518C" w:rsidRDefault="00AD62E3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AD62E3" w:rsidRPr="008B518C" w:rsidRDefault="00AD62E3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AD62E3" w:rsidRDefault="00AD62E3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62E3" w:rsidRDefault="00AD62E3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62E3" w:rsidRDefault="00AD62E3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AD62E3" w:rsidRDefault="00AD62E3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оставлении без рассмотрения заявления о предоставлении </w:t>
      </w:r>
    </w:p>
    <w:p w:rsidR="00AD62E3" w:rsidRDefault="00AD62E3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услуги </w:t>
      </w:r>
    </w:p>
    <w:p w:rsidR="00AD62E3" w:rsidRDefault="00AD62E3" w:rsidP="00B3237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AD62E3" w:rsidRDefault="00AD62E3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«___»_______________  ______г.  я обратился в Администрацию муниципального образования Белореченский район с заявлением (запросом) о предоставлении муниципальной услуги  ______________________________ __________________________________________________________________.</w:t>
      </w:r>
    </w:p>
    <w:p w:rsidR="00AD62E3" w:rsidRDefault="00AD62E3" w:rsidP="00B32374">
      <w:pPr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B32374">
        <w:rPr>
          <w:rFonts w:ascii="Times New Roman" w:hAnsi="Times New Roman"/>
          <w:sz w:val="18"/>
          <w:szCs w:val="18"/>
        </w:rPr>
        <w:t xml:space="preserve">(название муниципальной услуги) </w:t>
      </w:r>
    </w:p>
    <w:p w:rsidR="00AD62E3" w:rsidRDefault="00AD62E3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D03">
        <w:rPr>
          <w:rFonts w:ascii="Times New Roman" w:hAnsi="Times New Roman"/>
          <w:sz w:val="28"/>
          <w:szCs w:val="28"/>
        </w:rPr>
        <w:t xml:space="preserve">В настоящее время необходимость </w:t>
      </w:r>
      <w:r>
        <w:rPr>
          <w:rFonts w:ascii="Times New Roman" w:hAnsi="Times New Roman"/>
          <w:sz w:val="28"/>
          <w:szCs w:val="28"/>
        </w:rPr>
        <w:t xml:space="preserve"> получения мной указанной муниципальной услуги отпала, в связи с чем  поданное мной  заявление о предоставлении муниципальной услуги прошу оставить  без рассмотрения.  </w:t>
      </w:r>
    </w:p>
    <w:p w:rsidR="00AD62E3" w:rsidRDefault="00AD62E3" w:rsidP="00290D03">
      <w:pPr>
        <w:rPr>
          <w:rFonts w:ascii="Times New Roman" w:hAnsi="Times New Roman"/>
          <w:sz w:val="28"/>
          <w:szCs w:val="28"/>
        </w:rPr>
      </w:pPr>
    </w:p>
    <w:p w:rsidR="00AD62E3" w:rsidRDefault="00AD62E3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__________________ 20__г.                       </w:t>
      </w:r>
    </w:p>
    <w:p w:rsidR="00AD62E3" w:rsidRDefault="00AD62E3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62E3" w:rsidRDefault="00AD62E3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90D03">
        <w:rPr>
          <w:rFonts w:ascii="Times New Roman" w:hAnsi="Times New Roman"/>
          <w:sz w:val="18"/>
          <w:szCs w:val="18"/>
        </w:rPr>
        <w:t>_______________________</w:t>
      </w:r>
      <w:r>
        <w:rPr>
          <w:rFonts w:ascii="Times New Roman" w:hAnsi="Times New Roman"/>
          <w:sz w:val="18"/>
          <w:szCs w:val="18"/>
        </w:rPr>
        <w:t>_______________</w:t>
      </w:r>
      <w:r w:rsidRPr="00290D03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  </w:t>
      </w:r>
    </w:p>
    <w:p w:rsidR="00AD62E3" w:rsidRPr="00290D03" w:rsidRDefault="00AD62E3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</w:t>
      </w:r>
      <w:r w:rsidRPr="00290D03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  <w:t>(ф.и.о.)</w:t>
      </w:r>
    </w:p>
    <w:sectPr w:rsidR="00AD62E3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374"/>
    <w:rsid w:val="00087BC4"/>
    <w:rsid w:val="000A1860"/>
    <w:rsid w:val="000D1D65"/>
    <w:rsid w:val="00163B95"/>
    <w:rsid w:val="001748E7"/>
    <w:rsid w:val="00185E4C"/>
    <w:rsid w:val="002143E8"/>
    <w:rsid w:val="00290D03"/>
    <w:rsid w:val="004810F9"/>
    <w:rsid w:val="004A5648"/>
    <w:rsid w:val="004E5E6F"/>
    <w:rsid w:val="005120A9"/>
    <w:rsid w:val="005C5869"/>
    <w:rsid w:val="006856D9"/>
    <w:rsid w:val="00861984"/>
    <w:rsid w:val="008B518C"/>
    <w:rsid w:val="00902782"/>
    <w:rsid w:val="009231C4"/>
    <w:rsid w:val="00955290"/>
    <w:rsid w:val="00A1291E"/>
    <w:rsid w:val="00AD62E3"/>
    <w:rsid w:val="00B2588A"/>
    <w:rsid w:val="00B32374"/>
    <w:rsid w:val="00BA771F"/>
    <w:rsid w:val="00BB53AF"/>
    <w:rsid w:val="00BC51A2"/>
    <w:rsid w:val="00BE12B0"/>
    <w:rsid w:val="00CC63B3"/>
    <w:rsid w:val="00FE1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33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3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217</Words>
  <Characters>1240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zaika</dc:creator>
  <cp:keywords/>
  <dc:description/>
  <cp:lastModifiedBy>popova</cp:lastModifiedBy>
  <cp:revision>2</cp:revision>
  <cp:lastPrinted>2020-10-28T14:02:00Z</cp:lastPrinted>
  <dcterms:created xsi:type="dcterms:W3CDTF">2020-11-19T10:38:00Z</dcterms:created>
  <dcterms:modified xsi:type="dcterms:W3CDTF">2020-11-19T10:38:00Z</dcterms:modified>
</cp:coreProperties>
</file>